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3C3DC" w14:textId="77777777" w:rsidR="000438DD" w:rsidRDefault="000438DD" w:rsidP="000438D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Richard RAKET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fl.1467)</w:t>
      </w:r>
    </w:p>
    <w:p w14:paraId="252DC2D7" w14:textId="77777777" w:rsidR="000438DD" w:rsidRDefault="000438DD" w:rsidP="000438D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of Durham.</w:t>
      </w:r>
    </w:p>
    <w:p w14:paraId="67986581" w14:textId="77777777" w:rsidR="000438DD" w:rsidRDefault="000438DD" w:rsidP="000438D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C7AF6EE" w14:textId="77777777" w:rsidR="000438DD" w:rsidRDefault="000438DD" w:rsidP="000438D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45FE5F8" w14:textId="77777777" w:rsidR="000438DD" w:rsidRDefault="000438DD" w:rsidP="000438D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1467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He leased the area under the arch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Elmet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Bridge from bishop Booth.</w:t>
      </w:r>
    </w:p>
    <w:p w14:paraId="1E064F4F" w14:textId="77777777" w:rsidR="000438DD" w:rsidRDefault="000438DD" w:rsidP="000438DD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Development of a Northern Town in the Later Middle Ages” The City of Durham ca.1250-1540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by Margaret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M.Counsell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submitted for the degree of D.Phil. at The University of York, Department of History, October 1485 p.50)</w:t>
      </w:r>
    </w:p>
    <w:p w14:paraId="731D590C" w14:textId="77777777" w:rsidR="000438DD" w:rsidRDefault="000438DD" w:rsidP="000438D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7EE08E9" w14:textId="77777777" w:rsidR="000438DD" w:rsidRDefault="000438DD" w:rsidP="000438D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1D8ADB0" w14:textId="77777777" w:rsidR="000438DD" w:rsidRDefault="000438DD" w:rsidP="000438D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 August 2022</w:t>
      </w:r>
    </w:p>
    <w:p w14:paraId="49F19F6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1B895" w14:textId="77777777" w:rsidR="000438DD" w:rsidRDefault="000438DD" w:rsidP="009139A6">
      <w:r>
        <w:separator/>
      </w:r>
    </w:p>
  </w:endnote>
  <w:endnote w:type="continuationSeparator" w:id="0">
    <w:p w14:paraId="48078324" w14:textId="77777777" w:rsidR="000438DD" w:rsidRDefault="000438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C36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F084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957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DDA29" w14:textId="77777777" w:rsidR="000438DD" w:rsidRDefault="000438DD" w:rsidP="009139A6">
      <w:r>
        <w:separator/>
      </w:r>
    </w:p>
  </w:footnote>
  <w:footnote w:type="continuationSeparator" w:id="0">
    <w:p w14:paraId="7226923C" w14:textId="77777777" w:rsidR="000438DD" w:rsidRDefault="000438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E6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F64E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43C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8DD"/>
    <w:rsid w:val="000438D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65DFE"/>
  <w15:chartTrackingRefBased/>
  <w15:docId w15:val="{AE54FAFB-D6B7-4693-BEB2-F6B468935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2022-08-10T19:07:00Z</dcterms:created>
  <dcterms:modified xsi:type="dcterms:W3CDTF">2022-08-10T19:07:00Z</dcterms:modified>
</cp:coreProperties>
</file>